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69" w:rsidRPr="00F27F69" w:rsidRDefault="00F27F69" w:rsidP="00F27F69"/>
    <w:p w:rsidR="00CE3CF4" w:rsidRDefault="00246707" w:rsidP="00CE3CF4">
      <w:pPr>
        <w:jc w:val="center"/>
        <w:rPr>
          <w:sz w:val="22"/>
        </w:rPr>
      </w:pPr>
      <w:r>
        <w:rPr>
          <w:sz w:val="22"/>
        </w:rPr>
        <w:t>January 16</w:t>
      </w:r>
      <w:r w:rsidR="00CE3CF4">
        <w:rPr>
          <w:sz w:val="22"/>
        </w:rPr>
        <w:t>, 2013</w:t>
      </w:r>
    </w:p>
    <w:p w:rsidR="00CE3CF4" w:rsidRDefault="00CE3CF4" w:rsidP="00CE3CF4">
      <w:pPr>
        <w:jc w:val="center"/>
        <w:rPr>
          <w:sz w:val="22"/>
        </w:rPr>
      </w:pPr>
    </w:p>
    <w:p w:rsidR="00CE3CF4" w:rsidRDefault="00CE3CF4" w:rsidP="00CE3CF4">
      <w:pPr>
        <w:jc w:val="center"/>
        <w:rPr>
          <w:sz w:val="22"/>
        </w:rPr>
      </w:pPr>
    </w:p>
    <w:p w:rsidR="00CE3CF4" w:rsidRDefault="00CE3CF4" w:rsidP="00CE3CF4">
      <w:pPr>
        <w:rPr>
          <w:sz w:val="22"/>
        </w:rPr>
      </w:pPr>
      <w:r>
        <w:rPr>
          <w:sz w:val="22"/>
        </w:rPr>
        <w:t>MEMORANDUM TO:</w:t>
      </w:r>
      <w:r>
        <w:rPr>
          <w:sz w:val="22"/>
        </w:rPr>
        <w:tab/>
      </w:r>
      <w:r>
        <w:rPr>
          <w:sz w:val="22"/>
        </w:rPr>
        <w:tab/>
        <w:t>Tom Koch, P.E.</w:t>
      </w:r>
    </w:p>
    <w:p w:rsidR="00CE3CF4" w:rsidRDefault="00CE3CF4" w:rsidP="00CE3CF4">
      <w:pPr>
        <w:ind w:left="2160" w:firstLine="720"/>
        <w:rPr>
          <w:sz w:val="22"/>
        </w:rPr>
      </w:pPr>
      <w:r>
        <w:rPr>
          <w:sz w:val="22"/>
        </w:rPr>
        <w:t>Assistant State Structures Engineer - Design</w:t>
      </w:r>
    </w:p>
    <w:p w:rsidR="00CE3CF4" w:rsidRDefault="00CE3CF4" w:rsidP="00CE3CF4">
      <w:pPr>
        <w:jc w:val="both"/>
        <w:rPr>
          <w:sz w:val="22"/>
        </w:rPr>
      </w:pPr>
    </w:p>
    <w:p w:rsidR="00CE3CF4" w:rsidRDefault="00246707" w:rsidP="00CE3CF4">
      <w:pPr>
        <w:jc w:val="both"/>
        <w:rPr>
          <w:sz w:val="22"/>
        </w:rPr>
      </w:pPr>
      <w:r>
        <w:rPr>
          <w:sz w:val="22"/>
        </w:rPr>
        <w:t>ATTENTION: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Mack Bailey</w:t>
      </w:r>
      <w:r w:rsidR="00CE3CF4">
        <w:rPr>
          <w:sz w:val="22"/>
        </w:rPr>
        <w:t>, P.E.</w:t>
      </w:r>
    </w:p>
    <w:p w:rsidR="00CE3CF4" w:rsidRDefault="00246707" w:rsidP="00CE3CF4">
      <w:pPr>
        <w:ind w:left="2160" w:firstLine="720"/>
        <w:rPr>
          <w:sz w:val="22"/>
        </w:rPr>
      </w:pPr>
      <w:r>
        <w:rPr>
          <w:sz w:val="22"/>
        </w:rPr>
        <w:t>Structures Project Engineer</w:t>
      </w:r>
    </w:p>
    <w:p w:rsidR="00CE3CF4" w:rsidRDefault="00CE3CF4" w:rsidP="00CE3CF4">
      <w:pPr>
        <w:pStyle w:val="Heading1"/>
        <w:rPr>
          <w:sz w:val="22"/>
        </w:rPr>
      </w:pPr>
    </w:p>
    <w:p w:rsidR="00CE3CF4" w:rsidRDefault="00CE3CF4" w:rsidP="00CE3CF4">
      <w:pPr>
        <w:jc w:val="both"/>
        <w:rPr>
          <w:sz w:val="22"/>
        </w:rPr>
      </w:pPr>
      <w:r>
        <w:rPr>
          <w:sz w:val="22"/>
        </w:rPr>
        <w:t>FROM: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Deborah M. Barbour, P.E.</w:t>
      </w:r>
    </w:p>
    <w:p w:rsidR="00CE3CF4" w:rsidRDefault="00CE3CF4" w:rsidP="00CE3CF4">
      <w:pPr>
        <w:ind w:left="2160" w:firstLine="720"/>
        <w:rPr>
          <w:sz w:val="22"/>
        </w:rPr>
      </w:pPr>
      <w:r>
        <w:rPr>
          <w:sz w:val="22"/>
        </w:rPr>
        <w:t>Director of Preconstruction</w:t>
      </w:r>
    </w:p>
    <w:p w:rsidR="00CE3CF4" w:rsidRDefault="00CE3CF4" w:rsidP="00CE3CF4">
      <w:pPr>
        <w:jc w:val="both"/>
        <w:rPr>
          <w:sz w:val="22"/>
        </w:rPr>
      </w:pPr>
    </w:p>
    <w:p w:rsidR="00CE3CF4" w:rsidRDefault="00CE3CF4" w:rsidP="00CE3CF4">
      <w:r>
        <w:t>ST</w:t>
      </w:r>
      <w:r w:rsidR="00246707">
        <w:t>ATE PROJECT:</w:t>
      </w:r>
      <w:r w:rsidR="00246707">
        <w:tab/>
      </w:r>
      <w:r w:rsidR="00246707">
        <w:tab/>
        <w:t>38439.1.1.1.1 (B-4621</w:t>
      </w:r>
      <w:r>
        <w:t>)</w:t>
      </w:r>
    </w:p>
    <w:p w:rsidR="00CE3CF4" w:rsidRDefault="00246707" w:rsidP="00CE3CF4">
      <w:r>
        <w:t>FEDERAL PROJECT:</w:t>
      </w:r>
      <w:r>
        <w:tab/>
        <w:t>BRNHS-</w:t>
      </w:r>
      <w:proofErr w:type="gramStart"/>
      <w:r>
        <w:t>220B(</w:t>
      </w:r>
      <w:proofErr w:type="gramEnd"/>
      <w:r>
        <w:t>4)</w:t>
      </w:r>
    </w:p>
    <w:p w:rsidR="00CE3CF4" w:rsidRDefault="00246707" w:rsidP="00CE3CF4">
      <w:r>
        <w:t xml:space="preserve">COUNTY: </w:t>
      </w:r>
      <w:r>
        <w:tab/>
      </w:r>
      <w:r>
        <w:tab/>
      </w:r>
      <w:r>
        <w:tab/>
        <w:t>Rockingham</w:t>
      </w:r>
    </w:p>
    <w:p w:rsidR="00CE3CF4" w:rsidRDefault="00CE3CF4" w:rsidP="00CE3CF4"/>
    <w:p w:rsidR="00CE3CF4" w:rsidRDefault="00CE3CF4" w:rsidP="00246707">
      <w:pPr>
        <w:ind w:left="2880" w:hanging="2880"/>
      </w:pPr>
      <w:r>
        <w:t xml:space="preserve">DESCRIPTION: </w:t>
      </w:r>
      <w:r>
        <w:tab/>
      </w:r>
      <w:r w:rsidR="00246707">
        <w:t>Bridge No. 150 on US 220 over US 220 Business</w:t>
      </w:r>
      <w:r>
        <w:t xml:space="preserve"> </w:t>
      </w:r>
    </w:p>
    <w:p w:rsidR="00CE3CF4" w:rsidRDefault="00CE3CF4" w:rsidP="00CE3CF4">
      <w:pPr>
        <w:ind w:left="2880" w:hanging="2880"/>
      </w:pPr>
      <w:r>
        <w:tab/>
      </w:r>
    </w:p>
    <w:p w:rsidR="00CE3CF4" w:rsidRDefault="00CE3CF4" w:rsidP="00CE3CF4"/>
    <w:p w:rsidR="00CE3CF4" w:rsidRDefault="00CE3CF4" w:rsidP="00CE3CF4">
      <w:pPr>
        <w:jc w:val="both"/>
      </w:pPr>
      <w:r>
        <w:t>SUBJECT:</w:t>
      </w:r>
      <w:r>
        <w:tab/>
      </w:r>
      <w:r>
        <w:tab/>
      </w:r>
      <w:r>
        <w:tab/>
        <w:t>Bridge Foundation Recommendations</w:t>
      </w:r>
    </w:p>
    <w:p w:rsidR="00CE3CF4" w:rsidRDefault="00CE3CF4" w:rsidP="00CE3CF4"/>
    <w:p w:rsidR="00CE3CF4" w:rsidRDefault="00CE3CF4" w:rsidP="00CE3CF4">
      <w:pPr>
        <w:ind w:firstLine="720"/>
        <w:rPr>
          <w:sz w:val="22"/>
        </w:rPr>
      </w:pPr>
      <w:r>
        <w:rPr>
          <w:sz w:val="22"/>
        </w:rPr>
        <w:t>The Geotechnical Engineering Unit has completed the subsurface investigations and has prepared the foundation design recommendations for the above structures and presents the following project data:</w:t>
      </w:r>
    </w:p>
    <w:p w:rsidR="00CE3CF4" w:rsidRDefault="00CE3CF4" w:rsidP="00CE3CF4">
      <w:pPr>
        <w:rPr>
          <w:sz w:val="22"/>
        </w:rPr>
      </w:pPr>
    </w:p>
    <w:p w:rsidR="00CE3CF4" w:rsidRDefault="00CE3CF4" w:rsidP="00CE3CF4">
      <w:pPr>
        <w:rPr>
          <w:sz w:val="22"/>
        </w:rPr>
      </w:pPr>
      <w:r>
        <w:rPr>
          <w:sz w:val="22"/>
        </w:rPr>
        <w:t>__</w:t>
      </w:r>
      <w:r>
        <w:rPr>
          <w:sz w:val="22"/>
          <w:u w:val="single"/>
        </w:rPr>
        <w:t xml:space="preserve">X    </w:t>
      </w:r>
      <w:r>
        <w:rPr>
          <w:sz w:val="22"/>
        </w:rPr>
        <w:t xml:space="preserve">  </w:t>
      </w:r>
      <w:r w:rsidRPr="00DE0EF9">
        <w:rPr>
          <w:sz w:val="22"/>
        </w:rPr>
        <w:t>Bri</w:t>
      </w:r>
      <w:r>
        <w:rPr>
          <w:sz w:val="22"/>
        </w:rPr>
        <w:t>dge Inventory (1</w:t>
      </w:r>
      <w:r w:rsidR="00F16EA2">
        <w:rPr>
          <w:sz w:val="22"/>
        </w:rPr>
        <w:t>0</w:t>
      </w:r>
      <w:r>
        <w:rPr>
          <w:sz w:val="22"/>
        </w:rPr>
        <w:t>) pages</w:t>
      </w:r>
    </w:p>
    <w:p w:rsidR="00CE3CF4" w:rsidRDefault="00CE3CF4" w:rsidP="00CE3CF4">
      <w:pPr>
        <w:rPr>
          <w:sz w:val="22"/>
        </w:rPr>
      </w:pPr>
    </w:p>
    <w:p w:rsidR="00CE3CF4" w:rsidRDefault="00CE3CF4" w:rsidP="00CE3CF4">
      <w:pPr>
        <w:rPr>
          <w:sz w:val="22"/>
        </w:rPr>
      </w:pPr>
      <w:r>
        <w:rPr>
          <w:sz w:val="22"/>
        </w:rPr>
        <w:t>__</w:t>
      </w:r>
      <w:r>
        <w:rPr>
          <w:sz w:val="22"/>
          <w:u w:val="single"/>
        </w:rPr>
        <w:t xml:space="preserve">X    </w:t>
      </w:r>
      <w:r>
        <w:rPr>
          <w:sz w:val="22"/>
        </w:rPr>
        <w:t xml:space="preserve">  </w:t>
      </w:r>
      <w:r>
        <w:rPr>
          <w:sz w:val="22"/>
        </w:rPr>
        <w:tab/>
        <w:t>Foun</w:t>
      </w:r>
      <w:r w:rsidR="00F16EA2">
        <w:rPr>
          <w:sz w:val="22"/>
        </w:rPr>
        <w:t>dation Design Recommendations (3</w:t>
      </w:r>
      <w:r>
        <w:rPr>
          <w:sz w:val="22"/>
        </w:rPr>
        <w:t>) pages</w:t>
      </w:r>
    </w:p>
    <w:p w:rsidR="00CE3CF4" w:rsidRDefault="00CE3CF4" w:rsidP="00CE3CF4">
      <w:pPr>
        <w:pStyle w:val="Header"/>
        <w:tabs>
          <w:tab w:val="clear" w:pos="4320"/>
          <w:tab w:val="clear" w:pos="8640"/>
        </w:tabs>
        <w:rPr>
          <w:sz w:val="22"/>
        </w:rPr>
      </w:pPr>
    </w:p>
    <w:p w:rsidR="00CE3CF4" w:rsidRDefault="00CE3CF4" w:rsidP="00CE3CF4">
      <w:pPr>
        <w:rPr>
          <w:sz w:val="22"/>
        </w:rPr>
      </w:pPr>
      <w:r>
        <w:rPr>
          <w:sz w:val="22"/>
        </w:rPr>
        <w:t>__</w:t>
      </w:r>
      <w:r>
        <w:rPr>
          <w:sz w:val="22"/>
          <w:u w:val="single"/>
        </w:rPr>
        <w:t xml:space="preserve">X    </w:t>
      </w:r>
      <w:r>
        <w:rPr>
          <w:sz w:val="22"/>
        </w:rPr>
        <w:t xml:space="preserve">  </w:t>
      </w:r>
      <w:r>
        <w:rPr>
          <w:sz w:val="22"/>
        </w:rPr>
        <w:tab/>
      </w:r>
      <w:r w:rsidR="00F16EA2">
        <w:rPr>
          <w:sz w:val="22"/>
        </w:rPr>
        <w:t>Design Calculations (1</w:t>
      </w:r>
      <w:r>
        <w:rPr>
          <w:sz w:val="22"/>
        </w:rPr>
        <w:t>) pages</w:t>
      </w:r>
    </w:p>
    <w:p w:rsidR="00CE3CF4" w:rsidRDefault="00CE3CF4" w:rsidP="00CE3CF4">
      <w:pPr>
        <w:rPr>
          <w:sz w:val="22"/>
        </w:rPr>
      </w:pPr>
      <w:bookmarkStart w:id="0" w:name="_GoBack"/>
      <w:bookmarkEnd w:id="0"/>
    </w:p>
    <w:p w:rsidR="00CE3CF4" w:rsidRDefault="00CE3CF4" w:rsidP="00CE3CF4">
      <w:pPr>
        <w:rPr>
          <w:sz w:val="22"/>
        </w:rPr>
      </w:pPr>
      <w:r>
        <w:rPr>
          <w:sz w:val="22"/>
        </w:rPr>
        <w:t>__</w:t>
      </w:r>
      <w:r>
        <w:rPr>
          <w:sz w:val="22"/>
          <w:u w:val="single"/>
        </w:rPr>
        <w:t xml:space="preserve">       </w:t>
      </w:r>
      <w:r>
        <w:rPr>
          <w:sz w:val="22"/>
        </w:rPr>
        <w:t xml:space="preserve">  Special Provisions ( ) pages</w:t>
      </w:r>
    </w:p>
    <w:p w:rsidR="00CE3CF4" w:rsidRDefault="00CE3CF4" w:rsidP="00CE3CF4">
      <w:pPr>
        <w:rPr>
          <w:sz w:val="22"/>
        </w:rPr>
      </w:pPr>
    </w:p>
    <w:p w:rsidR="00CE3CF4" w:rsidRDefault="00CE3CF4" w:rsidP="00CE3CF4">
      <w:pPr>
        <w:ind w:firstLine="720"/>
        <w:rPr>
          <w:sz w:val="22"/>
        </w:rPr>
      </w:pPr>
      <w:r>
        <w:rPr>
          <w:sz w:val="22"/>
        </w:rPr>
        <w:t>Please call David Teague, P.E. or Eric Williams, P.E. at (919) 707-6850 if there are any questions concerning this memorandum.</w:t>
      </w:r>
    </w:p>
    <w:p w:rsidR="00CE3CF4" w:rsidRDefault="00CE3CF4" w:rsidP="00CE3CF4">
      <w:pPr>
        <w:pStyle w:val="Header"/>
        <w:tabs>
          <w:tab w:val="clear" w:pos="4320"/>
          <w:tab w:val="clear" w:pos="8640"/>
        </w:tabs>
        <w:rPr>
          <w:sz w:val="22"/>
        </w:rPr>
      </w:pPr>
    </w:p>
    <w:p w:rsidR="00CE3CF4" w:rsidRDefault="00CE3CF4" w:rsidP="00CE3CF4">
      <w:pPr>
        <w:rPr>
          <w:sz w:val="22"/>
        </w:rPr>
      </w:pPr>
      <w:r>
        <w:rPr>
          <w:sz w:val="22"/>
        </w:rPr>
        <w:t>NWW/DLT</w:t>
      </w:r>
    </w:p>
    <w:p w:rsidR="00CE3CF4" w:rsidRDefault="00CE3CF4" w:rsidP="00CE3CF4">
      <w:pPr>
        <w:rPr>
          <w:sz w:val="22"/>
        </w:rPr>
      </w:pPr>
    </w:p>
    <w:p w:rsidR="00F27F69" w:rsidRPr="00F27F69" w:rsidRDefault="00CE3CF4" w:rsidP="00F27F69">
      <w:r>
        <w:rPr>
          <w:sz w:val="22"/>
        </w:rPr>
        <w:t>Attachment</w:t>
      </w:r>
    </w:p>
    <w:p w:rsidR="00764835" w:rsidRPr="00CE3CF4" w:rsidRDefault="00764835" w:rsidP="00CE3CF4"/>
    <w:sectPr w:rsidR="00764835" w:rsidRPr="00CE3CF4" w:rsidSect="00782D1E">
      <w:headerReference w:type="default" r:id="rId8"/>
      <w:headerReference w:type="first" r:id="rId9"/>
      <w:footerReference w:type="first" r:id="rId10"/>
      <w:pgSz w:w="12240" w:h="15840" w:code="1"/>
      <w:pgMar w:top="1440" w:right="1800" w:bottom="994" w:left="1800" w:header="720" w:footer="28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ECE" w:rsidRDefault="00AF2ECE">
      <w:r>
        <w:separator/>
      </w:r>
    </w:p>
  </w:endnote>
  <w:endnote w:type="continuationSeparator" w:id="0">
    <w:p w:rsidR="00AF2ECE" w:rsidRDefault="00AF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F27F69" w:rsidTr="009C7094">
      <w:trPr>
        <w:trHeight w:val="630"/>
        <w:jc w:val="center"/>
      </w:trPr>
      <w:tc>
        <w:tcPr>
          <w:tcW w:w="3110" w:type="dxa"/>
        </w:tcPr>
        <w:p w:rsidR="00F27F69" w:rsidRDefault="00F27F69" w:rsidP="009C7094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MAILING ADDRESS:</w:t>
          </w:r>
        </w:p>
        <w:p w:rsidR="00F27F69" w:rsidRDefault="00F27F69" w:rsidP="009C7094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NC Department Of Transportation</w:t>
          </w:r>
        </w:p>
        <w:p w:rsidR="00F27F69" w:rsidRDefault="00F27F69" w:rsidP="009C7094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Geotechnical Engineering  Unit</w:t>
          </w:r>
          <w:r>
            <w:rPr>
              <w:rFonts w:ascii="Arial" w:hAnsi="Arial"/>
              <w:smallCaps/>
              <w:sz w:val="14"/>
            </w:rPr>
            <w:fldChar w:fldCharType="begin"/>
          </w:r>
          <w:r>
            <w:rPr>
              <w:rFonts w:ascii="Arial" w:hAnsi="Arial"/>
              <w:smallCaps/>
              <w:sz w:val="14"/>
            </w:rPr>
            <w:instrText xml:space="preserve">  </w:instrText>
          </w:r>
          <w:r>
            <w:rPr>
              <w:rFonts w:ascii="Arial" w:hAnsi="Arial"/>
              <w:smallCaps/>
              <w:sz w:val="14"/>
            </w:rPr>
            <w:fldChar w:fldCharType="end"/>
          </w:r>
        </w:p>
        <w:p w:rsidR="00F27F69" w:rsidRDefault="00F27F69" w:rsidP="009C7094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1589</w:t>
          </w:r>
          <w:r>
            <w:rPr>
              <w:rFonts w:ascii="Arial" w:hAnsi="Arial"/>
              <w:smallCaps/>
              <w:sz w:val="14"/>
            </w:rPr>
            <w:fldChar w:fldCharType="begin"/>
          </w:r>
          <w:r>
            <w:rPr>
              <w:rFonts w:ascii="Arial" w:hAnsi="Arial"/>
              <w:smallCaps/>
              <w:sz w:val="14"/>
            </w:rPr>
            <w:instrText xml:space="preserve">  </w:instrText>
          </w:r>
          <w:r>
            <w:rPr>
              <w:rFonts w:ascii="Arial" w:hAnsi="Arial"/>
              <w:smallCaps/>
              <w:sz w:val="14"/>
            </w:rPr>
            <w:fldChar w:fldCharType="end"/>
          </w:r>
          <w:r>
            <w:rPr>
              <w:rFonts w:ascii="Arial" w:hAnsi="Arial"/>
              <w:smallCaps/>
              <w:sz w:val="14"/>
            </w:rPr>
            <w:t xml:space="preserve"> Mail Service Center</w:t>
          </w:r>
        </w:p>
        <w:p w:rsidR="00F27F69" w:rsidRDefault="00F27F69" w:rsidP="009C7094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mallCaps/>
              <w:sz w:val="14"/>
            </w:rPr>
            <w:t>Raleigh</w:t>
          </w:r>
          <w:r>
            <w:rPr>
              <w:rFonts w:ascii="Arial" w:hAnsi="Arial"/>
              <w:sz w:val="14"/>
            </w:rPr>
            <w:t xml:space="preserve"> NC  27699-1589</w:t>
          </w:r>
          <w:r>
            <w:rPr>
              <w:rFonts w:ascii="Arial" w:hAnsi="Arial"/>
              <w:sz w:val="14"/>
            </w:rPr>
            <w:fldChar w:fldCharType="begin"/>
          </w:r>
          <w:r>
            <w:rPr>
              <w:rFonts w:ascii="Arial" w:hAnsi="Arial"/>
              <w:sz w:val="14"/>
            </w:rPr>
            <w:instrText xml:space="preserve">  </w:instrText>
          </w:r>
          <w:r>
            <w:rPr>
              <w:rFonts w:ascii="Arial" w:hAnsi="Arial"/>
              <w:sz w:val="14"/>
            </w:rPr>
            <w:fldChar w:fldCharType="end"/>
          </w:r>
        </w:p>
      </w:tc>
      <w:tc>
        <w:tcPr>
          <w:tcW w:w="3350" w:type="dxa"/>
        </w:tcPr>
        <w:p w:rsidR="00F27F69" w:rsidRDefault="00F27F69" w:rsidP="009C7094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mallCaps/>
              <w:sz w:val="14"/>
            </w:rPr>
            <w:t>Telephone</w:t>
          </w:r>
          <w:r>
            <w:rPr>
              <w:rFonts w:ascii="Arial" w:hAnsi="Arial"/>
              <w:sz w:val="14"/>
            </w:rPr>
            <w:t>:   919-707-6850</w:t>
          </w:r>
          <w:r>
            <w:rPr>
              <w:rFonts w:ascii="Arial" w:hAnsi="Arial"/>
              <w:sz w:val="14"/>
            </w:rPr>
            <w:fldChar w:fldCharType="begin"/>
          </w:r>
          <w:r>
            <w:rPr>
              <w:rFonts w:ascii="Arial" w:hAnsi="Arial"/>
              <w:sz w:val="14"/>
            </w:rPr>
            <w:instrText xml:space="preserve">  </w:instrText>
          </w:r>
          <w:r>
            <w:rPr>
              <w:rFonts w:ascii="Arial" w:hAnsi="Arial"/>
              <w:sz w:val="14"/>
            </w:rPr>
            <w:fldChar w:fldCharType="end"/>
          </w:r>
        </w:p>
        <w:p w:rsidR="00F27F69" w:rsidRDefault="00F27F69" w:rsidP="009C7094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FAX:  919-250-4237</w:t>
          </w:r>
          <w:r>
            <w:rPr>
              <w:rFonts w:ascii="Arial" w:hAnsi="Arial"/>
              <w:sz w:val="14"/>
            </w:rPr>
            <w:fldChar w:fldCharType="begin"/>
          </w:r>
          <w:r>
            <w:rPr>
              <w:rFonts w:ascii="Arial" w:hAnsi="Arial"/>
              <w:sz w:val="14"/>
            </w:rPr>
            <w:instrText xml:space="preserve">  </w:instrText>
          </w:r>
          <w:r>
            <w:rPr>
              <w:rFonts w:ascii="Arial" w:hAnsi="Arial"/>
              <w:sz w:val="14"/>
            </w:rPr>
            <w:fldChar w:fldCharType="end"/>
          </w:r>
        </w:p>
        <w:p w:rsidR="00F27F69" w:rsidRDefault="00F27F69" w:rsidP="009C7094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8"/>
            </w:rPr>
          </w:pPr>
        </w:p>
        <w:p w:rsidR="00F27F69" w:rsidRDefault="00F27F69" w:rsidP="009C7094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rFonts w:ascii="Arial" w:hAnsi="Arial"/>
              <w:i/>
              <w:smallCaps/>
              <w:sz w:val="16"/>
            </w:rPr>
          </w:pPr>
          <w:r>
            <w:rPr>
              <w:rFonts w:ascii="Arial" w:hAnsi="Arial"/>
              <w:i/>
              <w:smallCaps/>
              <w:sz w:val="16"/>
            </w:rPr>
            <w:t>Website: www.doh.dot.state.nc.us</w:t>
          </w:r>
        </w:p>
      </w:tc>
      <w:tc>
        <w:tcPr>
          <w:tcW w:w="3260" w:type="dxa"/>
        </w:tcPr>
        <w:p w:rsidR="00F27F69" w:rsidRDefault="00F27F69" w:rsidP="009C7094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LOCATION:</w:t>
          </w:r>
        </w:p>
        <w:p w:rsidR="00F27F69" w:rsidRDefault="00F27F69" w:rsidP="009C7094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Century Center Complex</w:t>
          </w:r>
        </w:p>
        <w:p w:rsidR="00F27F69" w:rsidRDefault="00F27F69" w:rsidP="009C7094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entrance b-2</w:t>
          </w:r>
        </w:p>
        <w:p w:rsidR="00F27F69" w:rsidRDefault="00F27F69" w:rsidP="009C7094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1020 Birch Ridge Drive</w:t>
          </w:r>
        </w:p>
        <w:p w:rsidR="00F27F69" w:rsidRDefault="00F27F69" w:rsidP="009C7094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mallCaps/>
              <w:sz w:val="14"/>
            </w:rPr>
            <w:t>Raleigh</w:t>
          </w:r>
          <w:r>
            <w:rPr>
              <w:rFonts w:ascii="Arial" w:hAnsi="Arial"/>
              <w:sz w:val="14"/>
            </w:rPr>
            <w:t xml:space="preserve"> NC</w:t>
          </w:r>
        </w:p>
        <w:p w:rsidR="00F27F69" w:rsidRDefault="00F27F69" w:rsidP="009C7094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z w:val="14"/>
            </w:rPr>
          </w:pPr>
        </w:p>
      </w:tc>
    </w:tr>
  </w:tbl>
  <w:p w:rsidR="00F27F69" w:rsidRDefault="00F27F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ECE" w:rsidRDefault="00AF2ECE">
      <w:r>
        <w:separator/>
      </w:r>
    </w:p>
  </w:footnote>
  <w:footnote w:type="continuationSeparator" w:id="0">
    <w:p w:rsidR="00AF2ECE" w:rsidRDefault="00AF2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835" w:rsidRDefault="00764835">
    <w:pPr>
      <w:pStyle w:val="Header"/>
      <w:tabs>
        <w:tab w:val="clear" w:pos="4320"/>
        <w:tab w:val="clear" w:pos="8640"/>
      </w:tabs>
      <w:rPr>
        <w:sz w:val="6"/>
      </w:rPr>
    </w:pPr>
  </w:p>
  <w:p w:rsidR="00764835" w:rsidRDefault="00764835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764835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:rsidR="00764835" w:rsidRDefault="00764835"/>
      </w:tc>
      <w:tc>
        <w:tcPr>
          <w:tcW w:w="3288" w:type="dxa"/>
        </w:tcPr>
        <w:p w:rsidR="00764835" w:rsidRDefault="006E7B0A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1171575" cy="7810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:rsidR="00764835" w:rsidRDefault="00764835"/>
      </w:tc>
    </w:tr>
    <w:tr w:rsidR="00764835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:rsidR="00764835" w:rsidRDefault="00764835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764835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:rsidR="00764835" w:rsidRDefault="00764835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764835">
      <w:trPr>
        <w:jc w:val="center"/>
      </w:trPr>
      <w:tc>
        <w:tcPr>
          <w:tcW w:w="3086" w:type="dxa"/>
          <w:gridSpan w:val="2"/>
        </w:tcPr>
        <w:p w:rsidR="00764835" w:rsidRDefault="00764835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 xml:space="preserve">Patrick L. </w:t>
          </w:r>
          <w:proofErr w:type="spellStart"/>
          <w:r>
            <w:rPr>
              <w:smallCaps/>
              <w:sz w:val="22"/>
            </w:rPr>
            <w:t>McCrory</w:t>
          </w:r>
          <w:proofErr w:type="spellEnd"/>
        </w:p>
      </w:tc>
      <w:tc>
        <w:tcPr>
          <w:tcW w:w="4586" w:type="dxa"/>
          <w:gridSpan w:val="3"/>
          <w:vMerge w:val="restart"/>
        </w:tcPr>
        <w:p w:rsidR="00764835" w:rsidRDefault="00764835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p w:rsidR="00764835" w:rsidRDefault="00764835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Anthony J. Tata</w:t>
          </w:r>
        </w:p>
      </w:tc>
    </w:tr>
    <w:tr w:rsidR="00764835">
      <w:trPr>
        <w:trHeight w:val="152"/>
        <w:jc w:val="center"/>
      </w:trPr>
      <w:tc>
        <w:tcPr>
          <w:tcW w:w="3086" w:type="dxa"/>
          <w:gridSpan w:val="2"/>
        </w:tcPr>
        <w:p w:rsidR="00764835" w:rsidRDefault="00764835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:rsidR="00764835" w:rsidRDefault="00764835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:rsidR="00764835" w:rsidRDefault="00764835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:rsidR="00764835" w:rsidRDefault="00764835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10"/>
  </w:num>
  <w:num w:numId="8">
    <w:abstractNumId w:val="9"/>
  </w:num>
  <w:num w:numId="9">
    <w:abstractNumId w:val="5"/>
  </w:num>
  <w:num w:numId="10">
    <w:abstractNumId w:val="2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B0A"/>
    <w:rsid w:val="00246707"/>
    <w:rsid w:val="006E7B0A"/>
    <w:rsid w:val="00724A00"/>
    <w:rsid w:val="00764835"/>
    <w:rsid w:val="00782D1E"/>
    <w:rsid w:val="00AF2ECE"/>
    <w:rsid w:val="00CE3CF4"/>
    <w:rsid w:val="00F16EA2"/>
    <w:rsid w:val="00F2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7F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F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7F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allen\Desktop\NCDOT_Letterhead_20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NCDOT_Letterhead_2013.dot</Template>
  <TotalTime>12</TotalTime>
  <Pages>1</Pages>
  <Words>123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Allen, Hollie G</dc:creator>
  <cp:lastModifiedBy>ncadmin01</cp:lastModifiedBy>
  <cp:revision>3</cp:revision>
  <cp:lastPrinted>2013-01-16T16:21:00Z</cp:lastPrinted>
  <dcterms:created xsi:type="dcterms:W3CDTF">2013-01-16T16:10:00Z</dcterms:created>
  <dcterms:modified xsi:type="dcterms:W3CDTF">2013-01-16T16:23:00Z</dcterms:modified>
</cp:coreProperties>
</file>